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658F4DD4" w:rsidR="002D7AAC" w:rsidRDefault="006F746F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FE01C6">
        <w:rPr>
          <w:rFonts w:ascii="Times New Roman" w:hAnsi="Times New Roman" w:cs="Times New Roman"/>
          <w:sz w:val="24"/>
          <w:szCs w:val="24"/>
        </w:rPr>
        <w:t>.35</w:t>
      </w:r>
      <w:r w:rsidR="00A70DCC">
        <w:rPr>
          <w:rFonts w:ascii="Times New Roman" w:hAnsi="Times New Roman" w:cs="Times New Roman"/>
          <w:sz w:val="24"/>
          <w:szCs w:val="24"/>
        </w:rPr>
        <w:t>-G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AC662A" w14:textId="0023CD1E" w:rsidR="00A70DCC" w:rsidRPr="00A70DCC" w:rsidRDefault="006F746F" w:rsidP="00A70DCC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A70DCC" w:rsidRPr="00A70DCC">
        <w:rPr>
          <w:rFonts w:ascii="Times New Roman" w:hAnsi="Times New Roman" w:cs="Times New Roman"/>
          <w:b/>
          <w:bCs/>
          <w:sz w:val="24"/>
          <w:szCs w:val="24"/>
        </w:rPr>
        <w:t xml:space="preserve">Modernizacja stropu </w:t>
      </w:r>
      <w:r w:rsidR="00A70DCC" w:rsidRP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A70DCC" w:rsidRPr="00A70D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0DCC" w:rsidRP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lokalu mieszkalnym położonym przy ul.</w:t>
      </w:r>
      <w:r w:rsid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="00A70DCC" w:rsidRP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Łużyck</w:t>
      </w:r>
      <w:r w:rsidR="00CB73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iej</w:t>
      </w:r>
      <w:r w:rsidR="00A70DCC" w:rsidRP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3/3 w Świnoujściu</w:t>
      </w:r>
      <w:r w:rsidR="00A70D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7604E03A" w14:textId="08BAF742" w:rsidR="00C12229" w:rsidRDefault="00C12229" w:rsidP="00A70DCC">
      <w:pPr>
        <w:widowControl w:val="0"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7F9B98" w14:textId="5F73BC1F" w:rsidR="00CD4C6B" w:rsidRDefault="00CD4C6B" w:rsidP="00CD4C6B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645836CA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TBS Lokum </w:t>
      </w:r>
      <w:r w:rsidR="00A70DCC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S</w:t>
      </w: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77777777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13A24392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E063A6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</w:t>
      </w:r>
      <w:r w:rsidR="00A70DCC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dni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77777777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lastRenderedPageBreak/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49CFA603" w14:textId="4C9F5B30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FE01C6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29 czerwca</w:t>
      </w:r>
      <w:bookmarkStart w:id="0" w:name="_GoBack"/>
      <w:bookmarkEnd w:id="0"/>
      <w:r w:rsidR="00715DD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</w:t>
      </w:r>
      <w:r w:rsidR="008F5F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2026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1F7F0B7F" w14:textId="77777777" w:rsidR="005E096B" w:rsidRDefault="005E096B" w:rsidP="005E09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2B172883" w14:textId="77777777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Całość Przedmiotu Zamówienia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zobowiązuje się wykonać w łącznej ryczałtowej kwocie:</w:t>
      </w:r>
    </w:p>
    <w:p w14:paraId="3279FB56" w14:textId="77777777" w:rsidR="006F746F" w:rsidRDefault="006F746F" w:rsidP="008F5F2D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3BF67F6" w14:textId="77777777" w:rsidR="008F5F2D" w:rsidRPr="008F5F2D" w:rsidRDefault="008F5F2D" w:rsidP="008F5F2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17968029" w14:textId="77777777" w:rsidR="008F5F2D" w:rsidRPr="00C80D36" w:rsidRDefault="008F5F2D" w:rsidP="006F746F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CABF29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22C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………. zł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F5F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netto,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B86C80D" w14:textId="77777777" w:rsidR="006F746F" w:rsidRPr="000B22CF" w:rsidRDefault="006F746F" w:rsidP="006F746F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566D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</w:t>
      </w:r>
      <w:r w:rsidRPr="00D73EC2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….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>% podatku VAT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,</w:t>
      </w:r>
    </w:p>
    <w:p w14:paraId="163781A7" w14:textId="77777777" w:rsidR="006F746F" w:rsidRPr="000B22CF" w:rsidRDefault="006F746F" w:rsidP="006F746F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69D37F3F" w14:textId="422A4DFC" w:rsidR="00894F49" w:rsidRPr="006F746F" w:rsidRDefault="006F746F" w:rsidP="006F746F">
      <w:pPr>
        <w:pStyle w:val="Akapitzlist"/>
        <w:widowControl w:val="0"/>
        <w:numPr>
          <w:ilvl w:val="0"/>
          <w:numId w:val="32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</w:t>
      </w: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….…</w:t>
      </w: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 </w:t>
      </w:r>
      <w:r w:rsidRPr="008F5F2D"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2EC456CD" w14:textId="77777777" w:rsidR="008A1036" w:rsidRPr="003C018A" w:rsidRDefault="008A1036" w:rsidP="008F5F2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9048B" w14:textId="77777777" w:rsidR="001E45A7" w:rsidRDefault="001E45A7" w:rsidP="001E45A7">
      <w:pPr>
        <w:pStyle w:val="Akapitzlist"/>
        <w:widowControl w:val="0"/>
        <w:spacing w:after="0" w:line="100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mip51082700"/>
      <w:bookmarkEnd w:id="3"/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5EFCF23" w14:textId="75667510" w:rsidR="001325C4" w:rsidRDefault="006F746F" w:rsidP="00A70DC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76A5F014" w14:textId="77777777" w:rsidR="00A70DCC" w:rsidRPr="00A70DCC" w:rsidRDefault="00A70DCC" w:rsidP="00A70DCC">
      <w:pPr>
        <w:pStyle w:val="Akapitzlist"/>
        <w:ind w:left="360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195C748" w14:textId="77777777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76406190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451084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6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77777777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że do robót budowlanych użyję/my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, że wypełniam/y obowiązki informacyjne przewidziane w art. 13 lub art. 14 RODO wobec osób fizycznych, od których dane osobowe bezpośrednio lub pośrednio pozyskałem w celu ubiegania się o udzielenie zamówienia publicznego 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7777777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 xml:space="preserve">że wyrażam/y zgodę na przetwarzanie moich danych osobowych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lastRenderedPageBreak/>
        <w:t>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77777777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77777777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18E2E2B2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770D8B50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4510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77466233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4510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27AAED79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451084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6F156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1E45A7" w:rsidRDefault="001E45A7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1E45A7" w:rsidRDefault="001E45A7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1E45A7" w:rsidRDefault="001E45A7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1E45A7" w:rsidRDefault="001E45A7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7DEFC782" w:rsidR="001E45A7" w:rsidRPr="00486D59" w:rsidRDefault="001E45A7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A70DCC">
      <w:rPr>
        <w:rFonts w:ascii="Times New Roman" w:hAnsi="Times New Roman" w:cs="Times New Roman"/>
        <w:sz w:val="24"/>
        <w:szCs w:val="24"/>
      </w:rPr>
      <w:t>5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FE01C6">
      <w:rPr>
        <w:rFonts w:ascii="Times New Roman" w:hAnsi="Times New Roman"/>
        <w:sz w:val="24"/>
        <w:szCs w:val="24"/>
      </w:rPr>
      <w:t>.35</w:t>
    </w:r>
    <w:r w:rsidR="00A70DCC">
      <w:rPr>
        <w:rFonts w:ascii="Times New Roman" w:hAnsi="Times New Roman"/>
        <w:sz w:val="24"/>
        <w:szCs w:val="24"/>
      </w:rPr>
      <w:t>-G</w:t>
    </w:r>
    <w:r w:rsidR="000C5C23">
      <w:rPr>
        <w:rFonts w:ascii="Times New Roman" w:hAnsi="Times New Roman"/>
        <w:sz w:val="24"/>
        <w:szCs w:val="24"/>
      </w:rPr>
      <w:t>.</w:t>
    </w:r>
    <w:r w:rsidRPr="00EF0268">
      <w:rPr>
        <w:rFonts w:ascii="Times New Roman" w:hAnsi="Times New Roman"/>
        <w:sz w:val="24"/>
        <w:szCs w:val="24"/>
      </w:rPr>
      <w:t>NB.202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FE01C6">
      <w:rPr>
        <w:rFonts w:ascii="Times New Roman" w:hAnsi="Times New Roman"/>
        <w:sz w:val="24"/>
        <w:szCs w:val="24"/>
      </w:rPr>
      <w:t>29</w:t>
    </w:r>
    <w:r w:rsidR="00A70DCC">
      <w:rPr>
        <w:rFonts w:ascii="Times New Roman" w:hAnsi="Times New Roman"/>
        <w:sz w:val="24"/>
        <w:szCs w:val="24"/>
      </w:rPr>
      <w:t xml:space="preserve"> kwietnia</w:t>
    </w:r>
    <w:r w:rsidR="005442F3">
      <w:rPr>
        <w:rFonts w:ascii="Times New Roman" w:hAnsi="Times New Roman"/>
        <w:sz w:val="24"/>
        <w:szCs w:val="24"/>
      </w:rPr>
      <w:t xml:space="preserve"> </w:t>
    </w:r>
    <w:r w:rsidRPr="00EF0268">
      <w:rPr>
        <w:rFonts w:ascii="Times New Roman" w:hAnsi="Times New Roman"/>
        <w:sz w:val="24"/>
        <w:szCs w:val="24"/>
      </w:rPr>
      <w:t>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2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7"/>
  </w:num>
  <w:num w:numId="5">
    <w:abstractNumId w:val="10"/>
  </w:num>
  <w:num w:numId="6">
    <w:abstractNumId w:val="8"/>
  </w:num>
  <w:num w:numId="7">
    <w:abstractNumId w:val="13"/>
  </w:num>
  <w:num w:numId="8">
    <w:abstractNumId w:val="23"/>
  </w:num>
  <w:num w:numId="9">
    <w:abstractNumId w:val="6"/>
  </w:num>
  <w:num w:numId="10">
    <w:abstractNumId w:val="19"/>
  </w:num>
  <w:num w:numId="11">
    <w:abstractNumId w:val="31"/>
  </w:num>
  <w:num w:numId="12">
    <w:abstractNumId w:val="24"/>
  </w:num>
  <w:num w:numId="13">
    <w:abstractNumId w:val="11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29"/>
  </w:num>
  <w:num w:numId="23">
    <w:abstractNumId w:val="25"/>
  </w:num>
  <w:num w:numId="24">
    <w:abstractNumId w:val="12"/>
  </w:num>
  <w:num w:numId="25">
    <w:abstractNumId w:val="22"/>
  </w:num>
  <w:num w:numId="26">
    <w:abstractNumId w:val="26"/>
  </w:num>
  <w:num w:numId="27">
    <w:abstractNumId w:val="17"/>
  </w:num>
  <w:num w:numId="28">
    <w:abstractNumId w:val="3"/>
  </w:num>
  <w:num w:numId="29">
    <w:abstractNumId w:val="4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A1C50"/>
    <w:rsid w:val="001E45A7"/>
    <w:rsid w:val="00221783"/>
    <w:rsid w:val="0024551C"/>
    <w:rsid w:val="00247881"/>
    <w:rsid w:val="002600AF"/>
    <w:rsid w:val="00262A10"/>
    <w:rsid w:val="00290B63"/>
    <w:rsid w:val="002D7AAC"/>
    <w:rsid w:val="002E69B3"/>
    <w:rsid w:val="003321E9"/>
    <w:rsid w:val="00342C83"/>
    <w:rsid w:val="00350BA2"/>
    <w:rsid w:val="003526BD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4753B"/>
    <w:rsid w:val="00451084"/>
    <w:rsid w:val="00467847"/>
    <w:rsid w:val="00476281"/>
    <w:rsid w:val="004835E5"/>
    <w:rsid w:val="00484C2F"/>
    <w:rsid w:val="00486D59"/>
    <w:rsid w:val="004D65BE"/>
    <w:rsid w:val="004D6929"/>
    <w:rsid w:val="0050188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1562"/>
    <w:rsid w:val="006F746F"/>
    <w:rsid w:val="00707EB0"/>
    <w:rsid w:val="00713EF8"/>
    <w:rsid w:val="00715DD8"/>
    <w:rsid w:val="007223D4"/>
    <w:rsid w:val="00740106"/>
    <w:rsid w:val="00786C7E"/>
    <w:rsid w:val="00793A0A"/>
    <w:rsid w:val="007C367C"/>
    <w:rsid w:val="007D0991"/>
    <w:rsid w:val="007D1086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F165B"/>
    <w:rsid w:val="00A20F90"/>
    <w:rsid w:val="00A50F7D"/>
    <w:rsid w:val="00A53DFA"/>
    <w:rsid w:val="00A70DCC"/>
    <w:rsid w:val="00A800B2"/>
    <w:rsid w:val="00A93872"/>
    <w:rsid w:val="00A96AAF"/>
    <w:rsid w:val="00AA6590"/>
    <w:rsid w:val="00AF18E4"/>
    <w:rsid w:val="00AF22B4"/>
    <w:rsid w:val="00B01BC9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2229"/>
    <w:rsid w:val="00C132EF"/>
    <w:rsid w:val="00C551CA"/>
    <w:rsid w:val="00CA75B0"/>
    <w:rsid w:val="00CB022A"/>
    <w:rsid w:val="00CB73AF"/>
    <w:rsid w:val="00CC79A8"/>
    <w:rsid w:val="00CD4C6B"/>
    <w:rsid w:val="00CF040E"/>
    <w:rsid w:val="00CF4A1A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063A6"/>
    <w:rsid w:val="00E128D5"/>
    <w:rsid w:val="00E274B4"/>
    <w:rsid w:val="00E510A0"/>
    <w:rsid w:val="00E54F59"/>
    <w:rsid w:val="00E554DF"/>
    <w:rsid w:val="00E63901"/>
    <w:rsid w:val="00E871F1"/>
    <w:rsid w:val="00ED03EC"/>
    <w:rsid w:val="00ED4CBC"/>
    <w:rsid w:val="00EF0268"/>
    <w:rsid w:val="00EF7F83"/>
    <w:rsid w:val="00F15127"/>
    <w:rsid w:val="00F16239"/>
    <w:rsid w:val="00F44185"/>
    <w:rsid w:val="00F60BAE"/>
    <w:rsid w:val="00F637FE"/>
    <w:rsid w:val="00F9671F"/>
    <w:rsid w:val="00FA1F66"/>
    <w:rsid w:val="00FC1C47"/>
    <w:rsid w:val="00FD04BB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F686-CF21-4098-84CC-0534C42C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44EE2996</Template>
  <TotalTime>19</TotalTime>
  <Pages>3</Pages>
  <Words>907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13</cp:revision>
  <cp:lastPrinted>2026-03-09T09:22:00Z</cp:lastPrinted>
  <dcterms:created xsi:type="dcterms:W3CDTF">2026-01-22T13:49:00Z</dcterms:created>
  <dcterms:modified xsi:type="dcterms:W3CDTF">2026-04-28T11:09:00Z</dcterms:modified>
</cp:coreProperties>
</file>